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FBDF8" w14:textId="77777777" w:rsidR="00726446" w:rsidRDefault="00726446" w:rsidP="007264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YONG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F07946F" w14:textId="77777777" w:rsidR="00726446" w:rsidRDefault="00726446" w:rsidP="007264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00D628CA" w14:textId="77777777" w:rsidR="00726446" w:rsidRDefault="00726446" w:rsidP="007264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E78548" w14:textId="77777777" w:rsidR="00726446" w:rsidRDefault="00726446" w:rsidP="007264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F0E1F6" w14:textId="77777777" w:rsidR="00726446" w:rsidRDefault="00726446" w:rsidP="00726446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121998A9" w14:textId="77777777" w:rsidR="00726446" w:rsidRDefault="00726446" w:rsidP="00726446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B02580B" w14:textId="77777777" w:rsidR="00726446" w:rsidRDefault="00726446" w:rsidP="00726446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3F8973B" w14:textId="77777777" w:rsidR="00726446" w:rsidRDefault="00726446" w:rsidP="007264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CE8861" w14:textId="77777777" w:rsidR="00726446" w:rsidRDefault="00726446" w:rsidP="007264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52B1D4" w14:textId="77777777" w:rsidR="00726446" w:rsidRDefault="00726446" w:rsidP="007264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April 2022</w:t>
      </w:r>
    </w:p>
    <w:p w14:paraId="78D611C9" w14:textId="77777777" w:rsidR="00BA00AB" w:rsidRPr="00726446" w:rsidRDefault="00BA00AB" w:rsidP="00726446"/>
    <w:sectPr w:rsidR="00BA00AB" w:rsidRPr="007264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5E8A8" w14:textId="77777777" w:rsidR="00726446" w:rsidRDefault="00726446" w:rsidP="009139A6">
      <w:r>
        <w:separator/>
      </w:r>
    </w:p>
  </w:endnote>
  <w:endnote w:type="continuationSeparator" w:id="0">
    <w:p w14:paraId="3F7097EA" w14:textId="77777777" w:rsidR="00726446" w:rsidRDefault="007264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429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3E62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088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54B3F" w14:textId="77777777" w:rsidR="00726446" w:rsidRDefault="00726446" w:rsidP="009139A6">
      <w:r>
        <w:separator/>
      </w:r>
    </w:p>
  </w:footnote>
  <w:footnote w:type="continuationSeparator" w:id="0">
    <w:p w14:paraId="6C2CD9CA" w14:textId="77777777" w:rsidR="00726446" w:rsidRDefault="007264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5D7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1D7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6B1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446"/>
    <w:rsid w:val="000666E0"/>
    <w:rsid w:val="002510B7"/>
    <w:rsid w:val="005C130B"/>
    <w:rsid w:val="0072644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0F4E3"/>
  <w15:chartTrackingRefBased/>
  <w15:docId w15:val="{6C8BB614-C057-4F44-9596-ECF7F1078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2022-07-06T21:07:00Z</dcterms:created>
  <dcterms:modified xsi:type="dcterms:W3CDTF">2022-07-06T21:07:00Z</dcterms:modified>
</cp:coreProperties>
</file>